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49" w:rsidRPr="00FA3133" w:rsidRDefault="00603549" w:rsidP="00C21F2D">
      <w:pPr>
        <w:pStyle w:val="Title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603549" w:rsidRDefault="00603549" w:rsidP="00C21F2D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Павловская  СЕЛЬСКая  администрация </w:t>
      </w:r>
    </w:p>
    <w:p w:rsidR="00603549" w:rsidRDefault="00603549" w:rsidP="00C21F2D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павловского сельского поселения </w:t>
      </w:r>
    </w:p>
    <w:p w:rsidR="00603549" w:rsidRPr="00967F05" w:rsidRDefault="00603549" w:rsidP="00C21F2D">
      <w:pPr>
        <w:pStyle w:val="Title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Унечского муниципального района брянской области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603549" w:rsidRPr="004574E5" w:rsidTr="0058276E">
        <w:tc>
          <w:tcPr>
            <w:tcW w:w="9853" w:type="dxa"/>
            <w:tcBorders>
              <w:top w:val="thinThickSmallGap" w:sz="24" w:space="0" w:color="auto"/>
            </w:tcBorders>
          </w:tcPr>
          <w:p w:rsidR="00603549" w:rsidRPr="00F03E61" w:rsidRDefault="00603549" w:rsidP="0058276E">
            <w:pPr>
              <w:pStyle w:val="Subtitle"/>
              <w:spacing w:line="240" w:lineRule="auto"/>
              <w:jc w:val="left"/>
              <w:rPr>
                <w:rFonts w:ascii="Arial" w:hAnsi="Arial"/>
                <w:b/>
                <w:bCs/>
                <w:sz w:val="12"/>
              </w:rPr>
            </w:pPr>
          </w:p>
        </w:tc>
      </w:tr>
    </w:tbl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 w:rsidRPr="00F03E61">
        <w:rPr>
          <w:rFonts w:ascii="Times New Roman" w:hAnsi="Times New Roman" w:cs="Times New Roman"/>
          <w:sz w:val="24"/>
        </w:rPr>
        <w:t>243333 Брянская область,</w:t>
      </w:r>
      <w:r>
        <w:rPr>
          <w:rFonts w:ascii="Times New Roman" w:hAnsi="Times New Roman" w:cs="Times New Roman"/>
          <w:sz w:val="24"/>
        </w:rPr>
        <w:t xml:space="preserve"> </w:t>
      </w:r>
      <w:r w:rsidRPr="00F03E61">
        <w:rPr>
          <w:rFonts w:ascii="Times New Roman" w:hAnsi="Times New Roman" w:cs="Times New Roman"/>
          <w:sz w:val="24"/>
        </w:rPr>
        <w:t>Унечский район</w:t>
      </w:r>
    </w:p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с.Павловка,ул.Школная,д.1</w:t>
      </w:r>
    </w:p>
    <w:p w:rsidR="00603549" w:rsidRPr="00F03E61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ИНН/КПП 3253000984</w:t>
      </w:r>
      <w:r w:rsidRPr="00F03E61">
        <w:rPr>
          <w:rFonts w:ascii="Times New Roman" w:hAnsi="Times New Roman" w:cs="Times New Roman"/>
          <w:sz w:val="24"/>
        </w:rPr>
        <w:t>/325301001</w:t>
      </w:r>
    </w:p>
    <w:p w:rsidR="00603549" w:rsidRDefault="00603549" w:rsidP="00C21F2D">
      <w:pPr>
        <w:spacing w:line="240" w:lineRule="auto"/>
        <w:rPr>
          <w:rFonts w:ascii="Times New Roman" w:hAnsi="Times New Roman" w:cs="Times New Roman"/>
          <w:sz w:val="24"/>
        </w:rPr>
      </w:pPr>
    </w:p>
    <w:p w:rsidR="00603549" w:rsidRPr="00E446C6" w:rsidRDefault="00603549" w:rsidP="00E446C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 25 .10.2023</w:t>
      </w:r>
      <w:r w:rsidRPr="00F03E61">
        <w:rPr>
          <w:rFonts w:ascii="Times New Roman" w:hAnsi="Times New Roman" w:cs="Times New Roman"/>
          <w:sz w:val="24"/>
        </w:rPr>
        <w:t xml:space="preserve"> года № </w:t>
      </w:r>
    </w:p>
    <w:p w:rsidR="00603549" w:rsidRDefault="00603549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Председателю Счетной палаты </w:t>
      </w:r>
    </w:p>
    <w:p w:rsidR="00603549" w:rsidRPr="00F0043A" w:rsidRDefault="00603549" w:rsidP="00E446C6">
      <w:pPr>
        <w:spacing w:line="276" w:lineRule="auto"/>
        <w:ind w:firstLine="5954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  <w:r w:rsidRPr="00F0043A">
        <w:rPr>
          <w:rFonts w:ascii="Times New Roman" w:hAnsi="Times New Roman" w:cs="Times New Roman"/>
          <w:sz w:val="24"/>
        </w:rPr>
        <w:t xml:space="preserve"> </w:t>
      </w:r>
    </w:p>
    <w:p w:rsidR="00603549" w:rsidRDefault="00603549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Е.А. Андросенко                                                                                                      </w:t>
      </w:r>
    </w:p>
    <w:p w:rsidR="00603549" w:rsidRPr="00F0043A" w:rsidRDefault="00603549" w:rsidP="00E446C6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</w:t>
      </w:r>
    </w:p>
    <w:p w:rsidR="00603549" w:rsidRPr="00F0043A" w:rsidRDefault="00603549" w:rsidP="00C21F2D">
      <w:pPr>
        <w:rPr>
          <w:rFonts w:ascii="Times New Roman" w:hAnsi="Times New Roman" w:cs="Times New Roman"/>
          <w:sz w:val="24"/>
        </w:rPr>
      </w:pPr>
    </w:p>
    <w:p w:rsidR="00603549" w:rsidRPr="00F0043A" w:rsidRDefault="00603549" w:rsidP="00E446C6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>
        <w:rPr>
          <w:rFonts w:ascii="Times New Roman" w:hAnsi="Times New Roman" w:cs="Times New Roman"/>
          <w:sz w:val="24"/>
        </w:rPr>
        <w:t>ая 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603549" w:rsidRPr="00F0043A" w:rsidRDefault="00603549" w:rsidP="00C21F2D">
      <w:pPr>
        <w:rPr>
          <w:rFonts w:ascii="Times New Roman" w:hAnsi="Times New Roman" w:cs="Times New Roman"/>
          <w:sz w:val="24"/>
        </w:rPr>
      </w:pPr>
    </w:p>
    <w:p w:rsidR="00603549" w:rsidRDefault="00603549" w:rsidP="00BE72E3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Павловская сельская администрация направляет на проведение экспертизы проекта решения Павловского сельского Совета народных депутатов «</w:t>
      </w:r>
      <w:r w:rsidRPr="00BE72E3">
        <w:rPr>
          <w:rFonts w:ascii="Times New Roman" w:hAnsi="Times New Roman" w:cs="Times New Roman"/>
          <w:bCs/>
        </w:rPr>
        <w:t>О внесении изменений  в решение Павловского сельского Совета народных депутатов от 20.12.2022 №4-99</w:t>
      </w:r>
      <w:r w:rsidRPr="00F66FAB">
        <w:rPr>
          <w:bCs/>
        </w:rPr>
        <w:t xml:space="preserve"> </w:t>
      </w:r>
      <w:r>
        <w:rPr>
          <w:rFonts w:ascii="Times New Roman" w:hAnsi="Times New Roman" w:cs="Times New Roman"/>
          <w:sz w:val="24"/>
        </w:rPr>
        <w:t>«О бюджете Павловского сельского поселения Унечского муниципального района Брянской области на 2023 год и на плановый период 2024 и 2025 годов» .</w:t>
      </w: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C21F2D">
      <w:pPr>
        <w:rPr>
          <w:rFonts w:ascii="Times New Roman" w:hAnsi="Times New Roman" w:cs="Times New Roman"/>
          <w:sz w:val="24"/>
        </w:rPr>
      </w:pPr>
      <w:r w:rsidRPr="00917ED5">
        <w:rPr>
          <w:rFonts w:ascii="Times New Roman" w:hAnsi="Times New Roman" w:cs="Times New Roman"/>
          <w:sz w:val="24"/>
        </w:rPr>
        <w:t xml:space="preserve">Глава администрации   </w:t>
      </w:r>
    </w:p>
    <w:p w:rsidR="00603549" w:rsidRPr="00917ED5" w:rsidRDefault="00603549" w:rsidP="00C21F2D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сельского поселения</w:t>
      </w:r>
      <w:r w:rsidRPr="00917ED5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</w:t>
      </w:r>
      <w:r w:rsidRPr="00917ED5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Е.А.Мельникова</w:t>
      </w:r>
    </w:p>
    <w:p w:rsidR="00603549" w:rsidRDefault="00603549" w:rsidP="00C21F2D">
      <w:pPr>
        <w:ind w:firstLine="709"/>
        <w:jc w:val="both"/>
        <w:rPr>
          <w:rFonts w:ascii="Times New Roman" w:hAnsi="Times New Roman" w:cs="Times New Roman"/>
          <w:sz w:val="24"/>
        </w:rPr>
      </w:pPr>
    </w:p>
    <w:p w:rsidR="00603549" w:rsidRDefault="00603549" w:rsidP="00797318">
      <w:pPr>
        <w:rPr>
          <w:rFonts w:ascii="Times New Roman" w:hAnsi="Times New Roman" w:cs="Times New Roman"/>
          <w:sz w:val="24"/>
        </w:rPr>
      </w:pPr>
    </w:p>
    <w:sectPr w:rsidR="00603549" w:rsidSect="00A561A6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17C"/>
    <w:rsid w:val="00015AC7"/>
    <w:rsid w:val="00021509"/>
    <w:rsid w:val="00053909"/>
    <w:rsid w:val="00081B39"/>
    <w:rsid w:val="00087A14"/>
    <w:rsid w:val="00090BF2"/>
    <w:rsid w:val="000A173D"/>
    <w:rsid w:val="000B5F2A"/>
    <w:rsid w:val="000C07F5"/>
    <w:rsid w:val="000C1E0F"/>
    <w:rsid w:val="000F59C7"/>
    <w:rsid w:val="001059DE"/>
    <w:rsid w:val="001810DA"/>
    <w:rsid w:val="0018303B"/>
    <w:rsid w:val="00191929"/>
    <w:rsid w:val="0019543B"/>
    <w:rsid w:val="00223558"/>
    <w:rsid w:val="00234357"/>
    <w:rsid w:val="002744B1"/>
    <w:rsid w:val="00275D06"/>
    <w:rsid w:val="002A0AA1"/>
    <w:rsid w:val="002A2128"/>
    <w:rsid w:val="00322123"/>
    <w:rsid w:val="003708C6"/>
    <w:rsid w:val="00372370"/>
    <w:rsid w:val="003B29EF"/>
    <w:rsid w:val="003C0ABA"/>
    <w:rsid w:val="003E152B"/>
    <w:rsid w:val="003F34A3"/>
    <w:rsid w:val="004574E5"/>
    <w:rsid w:val="00494F9C"/>
    <w:rsid w:val="004E4875"/>
    <w:rsid w:val="004E5A97"/>
    <w:rsid w:val="0054055F"/>
    <w:rsid w:val="005508CB"/>
    <w:rsid w:val="005703FD"/>
    <w:rsid w:val="0058276E"/>
    <w:rsid w:val="005C1AEB"/>
    <w:rsid w:val="005D472F"/>
    <w:rsid w:val="005E2221"/>
    <w:rsid w:val="00602DF6"/>
    <w:rsid w:val="00603549"/>
    <w:rsid w:val="00611703"/>
    <w:rsid w:val="00634F71"/>
    <w:rsid w:val="00636E6C"/>
    <w:rsid w:val="00652EC4"/>
    <w:rsid w:val="00692B37"/>
    <w:rsid w:val="006A534D"/>
    <w:rsid w:val="006D41C7"/>
    <w:rsid w:val="006D5D3E"/>
    <w:rsid w:val="006E057D"/>
    <w:rsid w:val="006F1BD8"/>
    <w:rsid w:val="006F7DD9"/>
    <w:rsid w:val="00715476"/>
    <w:rsid w:val="007168C7"/>
    <w:rsid w:val="0072340A"/>
    <w:rsid w:val="0075130E"/>
    <w:rsid w:val="00785D26"/>
    <w:rsid w:val="007927E0"/>
    <w:rsid w:val="00797318"/>
    <w:rsid w:val="007976D3"/>
    <w:rsid w:val="008019D2"/>
    <w:rsid w:val="008811B1"/>
    <w:rsid w:val="008A7604"/>
    <w:rsid w:val="008B0B31"/>
    <w:rsid w:val="008E43BA"/>
    <w:rsid w:val="00917ED5"/>
    <w:rsid w:val="009334B7"/>
    <w:rsid w:val="009542D1"/>
    <w:rsid w:val="00967F05"/>
    <w:rsid w:val="009B3F12"/>
    <w:rsid w:val="009C5159"/>
    <w:rsid w:val="009D3CD3"/>
    <w:rsid w:val="00A23021"/>
    <w:rsid w:val="00A26E35"/>
    <w:rsid w:val="00A5596E"/>
    <w:rsid w:val="00A561A6"/>
    <w:rsid w:val="00A83724"/>
    <w:rsid w:val="00A92943"/>
    <w:rsid w:val="00AD7B22"/>
    <w:rsid w:val="00B3232C"/>
    <w:rsid w:val="00B42587"/>
    <w:rsid w:val="00B4642B"/>
    <w:rsid w:val="00BD46D5"/>
    <w:rsid w:val="00BE72E3"/>
    <w:rsid w:val="00C21F2D"/>
    <w:rsid w:val="00C86446"/>
    <w:rsid w:val="00C90CBB"/>
    <w:rsid w:val="00CC0526"/>
    <w:rsid w:val="00CD41FA"/>
    <w:rsid w:val="00CE4BAC"/>
    <w:rsid w:val="00D05805"/>
    <w:rsid w:val="00D72A9B"/>
    <w:rsid w:val="00D946B6"/>
    <w:rsid w:val="00DC40A4"/>
    <w:rsid w:val="00E1632E"/>
    <w:rsid w:val="00E440FF"/>
    <w:rsid w:val="00E446C6"/>
    <w:rsid w:val="00E514A8"/>
    <w:rsid w:val="00E51642"/>
    <w:rsid w:val="00E5540B"/>
    <w:rsid w:val="00EC6AD2"/>
    <w:rsid w:val="00EE14B5"/>
    <w:rsid w:val="00F0043A"/>
    <w:rsid w:val="00F03E61"/>
    <w:rsid w:val="00F4117C"/>
    <w:rsid w:val="00F47A10"/>
    <w:rsid w:val="00F569FC"/>
    <w:rsid w:val="00F60C1F"/>
    <w:rsid w:val="00F66FAB"/>
    <w:rsid w:val="00FA3133"/>
    <w:rsid w:val="00FC42F4"/>
    <w:rsid w:val="00FD16E3"/>
    <w:rsid w:val="00FE77FC"/>
    <w:rsid w:val="00FF0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1A6"/>
    <w:pPr>
      <w:spacing w:line="360" w:lineRule="auto"/>
    </w:pPr>
    <w:rPr>
      <w:rFonts w:ascii="Arial" w:hAnsi="Arial" w:cs="Arial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A561A6"/>
    <w:pPr>
      <w:jc w:val="center"/>
    </w:pPr>
    <w:rPr>
      <w:rFonts w:ascii="Impact" w:hAnsi="Impact"/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34F71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A561A6"/>
    <w:pPr>
      <w:jc w:val="center"/>
    </w:pPr>
    <w:rPr>
      <w:rFonts w:ascii="Arial Narrow" w:hAnsi="Arial Narrow"/>
      <w:sz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34F71"/>
    <w:rPr>
      <w:rFonts w:ascii="Cambria" w:hAnsi="Cambria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A561A6"/>
    <w:pPr>
      <w:jc w:val="center"/>
    </w:pPr>
    <w:rPr>
      <w:rFonts w:ascii="Arial Narrow" w:hAnsi="Arial Narrow"/>
      <w:caps/>
      <w:sz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34F71"/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99"/>
    <w:rsid w:val="00E1632E"/>
    <w:pPr>
      <w:spacing w:line="36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E43BA"/>
    <w:rPr>
      <w:rFonts w:cs="Times New Roman"/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634F71"/>
    <w:rPr>
      <w:rFonts w:cs="Arial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C90C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C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784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220</TotalTime>
  <Pages>1</Pages>
  <Words>144</Words>
  <Characters>826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Малко Ирина Владимировна</dc:creator>
  <cp:keywords/>
  <dc:description/>
  <cp:lastModifiedBy>User</cp:lastModifiedBy>
  <cp:revision>59</cp:revision>
  <cp:lastPrinted>2023-02-03T08:17:00Z</cp:lastPrinted>
  <dcterms:created xsi:type="dcterms:W3CDTF">2013-11-14T13:21:00Z</dcterms:created>
  <dcterms:modified xsi:type="dcterms:W3CDTF">2023-10-26T09:21:00Z</dcterms:modified>
</cp:coreProperties>
</file>